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625F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SWYNBURN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58882B8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Corbreke</w:t>
      </w:r>
      <w:proofErr w:type="spellEnd"/>
      <w:r>
        <w:rPr>
          <w:rFonts w:ascii="Times New Roman" w:hAnsi="Times New Roman" w:cs="Times New Roman"/>
          <w:sz w:val="24"/>
          <w:szCs w:val="24"/>
        </w:rPr>
        <w:t>. Man-at-arms.</w:t>
      </w:r>
    </w:p>
    <w:p w14:paraId="210BAD21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D8E1F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231E0" w14:textId="77777777" w:rsidR="00862C64" w:rsidRDefault="00862C64" w:rsidP="00862C6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7802675" w14:textId="77777777" w:rsidR="00862C64" w:rsidRDefault="00862C64" w:rsidP="00862C6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A50264E" w14:textId="77777777" w:rsidR="00862C64" w:rsidRDefault="00862C64" w:rsidP="00862C6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FDA42F9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80C9E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8F226" w14:textId="77777777" w:rsidR="00862C64" w:rsidRDefault="00862C64" w:rsidP="00862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02118A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02CE" w14:textId="77777777" w:rsidR="00862C64" w:rsidRDefault="00862C64" w:rsidP="009139A6">
      <w:r>
        <w:separator/>
      </w:r>
    </w:p>
  </w:endnote>
  <w:endnote w:type="continuationSeparator" w:id="0">
    <w:p w14:paraId="3F29A706" w14:textId="77777777" w:rsidR="00862C64" w:rsidRDefault="00862C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BF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78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5F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B050D" w14:textId="77777777" w:rsidR="00862C64" w:rsidRDefault="00862C64" w:rsidP="009139A6">
      <w:r>
        <w:separator/>
      </w:r>
    </w:p>
  </w:footnote>
  <w:footnote w:type="continuationSeparator" w:id="0">
    <w:p w14:paraId="3349EAB4" w14:textId="77777777" w:rsidR="00862C64" w:rsidRDefault="00862C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5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DD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AC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64"/>
    <w:rsid w:val="000666E0"/>
    <w:rsid w:val="002510B7"/>
    <w:rsid w:val="005C130B"/>
    <w:rsid w:val="00826F5C"/>
    <w:rsid w:val="00862C6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BCB6F"/>
  <w15:chartTrackingRefBased/>
  <w15:docId w15:val="{3E561104-30F2-4F15-9B97-45F5C7F4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2022-09-22T20:41:00Z</dcterms:created>
  <dcterms:modified xsi:type="dcterms:W3CDTF">2022-09-22T20:42:00Z</dcterms:modified>
</cp:coreProperties>
</file>